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2AF33" w14:textId="6267F052" w:rsidR="00C2584F" w:rsidRDefault="00C2584F" w:rsidP="00C2584F">
      <w:pPr>
        <w:pStyle w:val="Heading3"/>
        <w:tabs>
          <w:tab w:val="left" w:pos="284"/>
          <w:tab w:val="left" w:pos="3402"/>
        </w:tabs>
        <w:jc w:val="center"/>
        <w:rPr>
          <w:rFonts w:asciiTheme="minorBidi" w:hAnsiTheme="minorBidi" w:cstheme="minorBidi"/>
          <w:sz w:val="64"/>
          <w:szCs w:val="64"/>
        </w:rPr>
      </w:pPr>
      <w:r w:rsidRPr="00014E46">
        <w:rPr>
          <w:rFonts w:asciiTheme="minorBidi" w:hAnsiTheme="minorBidi" w:cstheme="minorBidi"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AC6663" wp14:editId="6688B323">
                <wp:simplePos x="0" y="0"/>
                <wp:positionH relativeFrom="column">
                  <wp:posOffset>6192520</wp:posOffset>
                </wp:positionH>
                <wp:positionV relativeFrom="paragraph">
                  <wp:posOffset>255905</wp:posOffset>
                </wp:positionV>
                <wp:extent cx="2355850" cy="883920"/>
                <wp:effectExtent l="0" t="0" r="444500" b="11430"/>
                <wp:wrapNone/>
                <wp:docPr id="57" name="Rounded Rectangular Callout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90B43F32-BD4F-4838-94E2-FD678E7BA9B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5850" cy="883920"/>
                        </a:xfrm>
                        <a:prstGeom prst="wedgeRoundRectCallout">
                          <a:avLst>
                            <a:gd name="adj1" fmla="val 66302"/>
                            <a:gd name="adj2" fmla="val -17845"/>
                            <a:gd name="adj3" fmla="val 16667"/>
                          </a:avLst>
                        </a:prstGeom>
                        <a:solidFill>
                          <a:srgbClr val="D3D7CF"/>
                        </a:solidFill>
                        <a:ln>
                          <a:solidFill>
                            <a:srgbClr val="334D7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79AF61" w14:textId="4CB674FB" w:rsidR="00AA119C" w:rsidRPr="000E757A" w:rsidRDefault="00AA119C" w:rsidP="00AA119C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0E757A">
                              <w:rPr>
                                <w:color w:val="000000" w:themeColor="text1"/>
                                <w:kern w:val="24"/>
                              </w:rPr>
                              <w:t>I eat one packet of crisps per day at college and each one costs £0.90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AC6663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ounded Rectangular Callout 2" o:spid="_x0000_s1026" type="#_x0000_t62" style="position:absolute;left:0;text-align:left;margin-left:487.6pt;margin-top:20.15pt;width:185.5pt;height:69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" adj="25121,6945" fillcolor="#d3d7cf" strokecolor="#334d74" strokeweight="1pt">
                <v:textbox>
                  <w:txbxContent>
                    <w:p w14:paraId="2479AF61" w14:textId="4CB674FB" w:rsidR="00AA119C" w:rsidRPr="000E757A" w:rsidRDefault="00AA119C" w:rsidP="00AA119C">
                      <w:pPr>
                        <w:jc w:val="center"/>
                        <w:rPr>
                          <w:color w:val="000000" w:themeColor="text1"/>
                          <w:kern w:val="24"/>
                        </w:rPr>
                      </w:pPr>
                      <w:r w:rsidRPr="000E757A">
                        <w:rPr>
                          <w:color w:val="000000" w:themeColor="text1"/>
                          <w:kern w:val="24"/>
                        </w:rPr>
                        <w:t>I eat one packet of crisps per day at college and each one costs £0.90</w:t>
                      </w:r>
                    </w:p>
                  </w:txbxContent>
                </v:textbox>
              </v:shape>
            </w:pict>
          </mc:Fallback>
        </mc:AlternateContent>
      </w:r>
      <w:r w:rsidRPr="00014E46">
        <w:rPr>
          <w:rFonts w:asciiTheme="minorBidi" w:hAnsiTheme="minorBidi" w:cstheme="minorBidi"/>
          <w:noProof/>
          <w:highlight w:val="yellow"/>
        </w:rPr>
        <w:drawing>
          <wp:anchor distT="0" distB="0" distL="114300" distR="114300" simplePos="0" relativeHeight="251660288" behindDoc="0" locked="0" layoutInCell="1" allowOverlap="1" wp14:anchorId="6618F2D2" wp14:editId="5B5C8C7C">
            <wp:simplePos x="0" y="0"/>
            <wp:positionH relativeFrom="column">
              <wp:posOffset>8715375</wp:posOffset>
            </wp:positionH>
            <wp:positionV relativeFrom="paragraph">
              <wp:posOffset>-39370</wp:posOffset>
            </wp:positionV>
            <wp:extent cx="797560" cy="1737360"/>
            <wp:effectExtent l="0" t="0" r="2540" b="0"/>
            <wp:wrapNone/>
            <wp:docPr id="56" name="Picture 55" descr="A black and white line drawing of a stick person. This image shows a smiling boy with black spikey hair. He is standing, facing forwards with arms outstretched.">
              <a:extLst xmlns:a="http://schemas.openxmlformats.org/drawingml/2006/main">
                <a:ext uri="{FF2B5EF4-FFF2-40B4-BE49-F238E27FC236}">
                  <a16:creationId xmlns:a16="http://schemas.microsoft.com/office/drawing/2014/main" id="{07424378-4BCC-45C3-9121-B85E6E7AFFF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55" descr="A black and white line drawing of a stick person. This image shows a smiling boy with black spikey hair. He is standing, facing forwards with arms outstretched.">
                      <a:extLst>
                        <a:ext uri="{FF2B5EF4-FFF2-40B4-BE49-F238E27FC236}">
                          <a16:creationId xmlns:a16="http://schemas.microsoft.com/office/drawing/2014/main" id="{07424378-4BCC-45C3-9121-B85E6E7AFFF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97560" cy="1737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0D4F" w:rsidRPr="00AA119C">
        <w:rPr>
          <w:rFonts w:asciiTheme="minorBidi" w:hAnsiTheme="minorBidi" w:cstheme="minorBidi"/>
          <w:sz w:val="64"/>
          <w:szCs w:val="64"/>
        </w:rPr>
        <w:t>Handout</w:t>
      </w:r>
    </w:p>
    <w:p w14:paraId="3F5E59CE" w14:textId="254D2720" w:rsidR="00A727CA" w:rsidRDefault="00C2584F" w:rsidP="00C2584F">
      <w:pPr>
        <w:pStyle w:val="Heading3"/>
        <w:tabs>
          <w:tab w:val="left" w:pos="284"/>
          <w:tab w:val="left" w:pos="3402"/>
        </w:tabs>
        <w:jc w:val="center"/>
        <w:rPr>
          <w:rFonts w:asciiTheme="minorBidi" w:hAnsiTheme="minorBidi" w:cstheme="minorBidi"/>
          <w:sz w:val="64"/>
          <w:szCs w:val="64"/>
        </w:rPr>
      </w:pPr>
      <w:r>
        <w:rPr>
          <w:rFonts w:asciiTheme="minorBidi" w:hAnsiTheme="minorBidi" w:cstheme="minorBidi"/>
          <w:sz w:val="64"/>
          <w:szCs w:val="64"/>
        </w:rPr>
        <w:t>Best buys</w:t>
      </w:r>
    </w:p>
    <w:p w14:paraId="63A17552" w14:textId="5EDC5123" w:rsidR="00014E46" w:rsidRPr="00014E46" w:rsidRDefault="00014E46" w:rsidP="00014E46"/>
    <w:p w14:paraId="21A7FB65" w14:textId="3E735C1A" w:rsidR="006B79AD" w:rsidRPr="00DA449A" w:rsidRDefault="006B79AD" w:rsidP="00685A54">
      <w:pPr>
        <w:rPr>
          <w:rFonts w:asciiTheme="minorBidi" w:hAnsiTheme="minorBidi" w:cstheme="minorBidi"/>
          <w:color w:val="FF0000"/>
          <w:sz w:val="4"/>
        </w:rPr>
      </w:pPr>
    </w:p>
    <w:p w14:paraId="2ADACDE7" w14:textId="77777777" w:rsidR="0025651C" w:rsidRDefault="00AA119C" w:rsidP="0025651C">
      <w:pPr>
        <w:rPr>
          <w:rFonts w:asciiTheme="minorBidi" w:hAnsiTheme="minorBidi" w:cstheme="minorBidi"/>
        </w:rPr>
      </w:pPr>
      <w:r w:rsidRPr="00AA119C">
        <w:rPr>
          <w:rFonts w:asciiTheme="minorBidi" w:hAnsiTheme="minorBidi" w:cstheme="minorBidi"/>
        </w:rPr>
        <w:t>What else can you find?</w:t>
      </w:r>
    </w:p>
    <w:p w14:paraId="2772C874" w14:textId="77777777" w:rsidR="00AA119C" w:rsidRDefault="00AA119C" w:rsidP="0025651C">
      <w:pPr>
        <w:rPr>
          <w:rFonts w:asciiTheme="minorBidi" w:hAnsiTheme="minorBidi" w:cstheme="minorBidi"/>
        </w:rPr>
      </w:pPr>
    </w:p>
    <w:tbl>
      <w:tblPr>
        <w:tblStyle w:val="TableGrid"/>
        <w:tblpPr w:leftFromText="180" w:rightFromText="180" w:vertAnchor="text" w:horzAnchor="margin" w:tblpY="61"/>
        <w:tblW w:w="0" w:type="auto"/>
        <w:tblLook w:val="04A0" w:firstRow="1" w:lastRow="0" w:firstColumn="1" w:lastColumn="0" w:noHBand="0" w:noVBand="1"/>
      </w:tblPr>
      <w:tblGrid>
        <w:gridCol w:w="1567"/>
        <w:gridCol w:w="1567"/>
        <w:gridCol w:w="1567"/>
        <w:gridCol w:w="1567"/>
        <w:gridCol w:w="1568"/>
        <w:gridCol w:w="1568"/>
        <w:gridCol w:w="1568"/>
        <w:gridCol w:w="1568"/>
        <w:gridCol w:w="1568"/>
      </w:tblGrid>
      <w:tr w:rsidR="000E757A" w14:paraId="6F30FDDD" w14:textId="77777777" w:rsidTr="000E757A">
        <w:tc>
          <w:tcPr>
            <w:tcW w:w="1567" w:type="dxa"/>
          </w:tcPr>
          <w:p w14:paraId="72FA2A0B" w14:textId="77777777" w:rsidR="000E757A" w:rsidRDefault="000E757A" w:rsidP="000E757A">
            <w:r w:rsidRPr="00AA119C">
              <w:t>Day</w:t>
            </w:r>
          </w:p>
          <w:p w14:paraId="022BCFED" w14:textId="77777777" w:rsidR="000E757A" w:rsidRDefault="000E757A" w:rsidP="000E757A"/>
          <w:p w14:paraId="65D4682C" w14:textId="77777777" w:rsidR="000E757A" w:rsidRDefault="000E757A" w:rsidP="000E757A"/>
          <w:p w14:paraId="20AD5F38" w14:textId="77777777" w:rsidR="000E757A" w:rsidRPr="00AA119C" w:rsidRDefault="000E757A" w:rsidP="000E757A"/>
        </w:tc>
        <w:tc>
          <w:tcPr>
            <w:tcW w:w="1567" w:type="dxa"/>
          </w:tcPr>
          <w:p w14:paraId="362A9BCB" w14:textId="77777777" w:rsidR="000E757A" w:rsidRPr="00AA119C" w:rsidRDefault="000E757A" w:rsidP="000E757A">
            <w:r w:rsidRPr="00AA119C">
              <w:t>1</w:t>
            </w:r>
          </w:p>
        </w:tc>
        <w:tc>
          <w:tcPr>
            <w:tcW w:w="1567" w:type="dxa"/>
          </w:tcPr>
          <w:p w14:paraId="1BA79A48" w14:textId="77777777" w:rsidR="000E757A" w:rsidRDefault="000E757A" w:rsidP="000E757A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567" w:type="dxa"/>
          </w:tcPr>
          <w:p w14:paraId="07D68657" w14:textId="77777777" w:rsidR="000E757A" w:rsidRDefault="000E757A" w:rsidP="000E757A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568" w:type="dxa"/>
          </w:tcPr>
          <w:p w14:paraId="4BEC6456" w14:textId="77777777" w:rsidR="000E757A" w:rsidRDefault="000E757A" w:rsidP="000E757A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568" w:type="dxa"/>
          </w:tcPr>
          <w:p w14:paraId="46D221F1" w14:textId="77777777" w:rsidR="000E757A" w:rsidRDefault="000E757A" w:rsidP="000E757A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568" w:type="dxa"/>
          </w:tcPr>
          <w:p w14:paraId="066CE735" w14:textId="77777777" w:rsidR="000E757A" w:rsidRDefault="000E757A" w:rsidP="000E757A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568" w:type="dxa"/>
          </w:tcPr>
          <w:p w14:paraId="1AEE88C4" w14:textId="77777777" w:rsidR="000E757A" w:rsidRDefault="000E757A" w:rsidP="000E757A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568" w:type="dxa"/>
          </w:tcPr>
          <w:p w14:paraId="4C0176A2" w14:textId="77777777" w:rsidR="000E757A" w:rsidRDefault="000E757A" w:rsidP="000E757A">
            <w:pPr>
              <w:rPr>
                <w:rFonts w:asciiTheme="minorBidi" w:hAnsiTheme="minorBidi" w:cstheme="minorBidi"/>
              </w:rPr>
            </w:pPr>
          </w:p>
        </w:tc>
      </w:tr>
      <w:tr w:rsidR="000E757A" w14:paraId="4F015E9C" w14:textId="77777777" w:rsidTr="000E757A">
        <w:tc>
          <w:tcPr>
            <w:tcW w:w="1567" w:type="dxa"/>
          </w:tcPr>
          <w:p w14:paraId="4587FF65" w14:textId="77777777" w:rsidR="000E757A" w:rsidRDefault="000E757A" w:rsidP="000E757A">
            <w:r w:rsidRPr="00AA119C">
              <w:t>Cost £</w:t>
            </w:r>
          </w:p>
          <w:p w14:paraId="0D5DA621" w14:textId="77777777" w:rsidR="000E757A" w:rsidRDefault="000E757A" w:rsidP="000E757A"/>
          <w:p w14:paraId="5CBAEAB2" w14:textId="77777777" w:rsidR="000E757A" w:rsidRDefault="000E757A" w:rsidP="000E757A"/>
          <w:p w14:paraId="09CA9D09" w14:textId="77777777" w:rsidR="000E757A" w:rsidRDefault="000E757A" w:rsidP="000E757A"/>
          <w:p w14:paraId="3CF72B1A" w14:textId="77777777" w:rsidR="000E757A" w:rsidRPr="00AA119C" w:rsidRDefault="000E757A" w:rsidP="000E757A"/>
        </w:tc>
        <w:tc>
          <w:tcPr>
            <w:tcW w:w="1567" w:type="dxa"/>
          </w:tcPr>
          <w:p w14:paraId="713D4D33" w14:textId="77777777" w:rsidR="000E757A" w:rsidRPr="00AA119C" w:rsidRDefault="000E757A" w:rsidP="000E757A">
            <w:r w:rsidRPr="00AA119C">
              <w:t>0.90</w:t>
            </w:r>
          </w:p>
        </w:tc>
        <w:tc>
          <w:tcPr>
            <w:tcW w:w="1567" w:type="dxa"/>
          </w:tcPr>
          <w:p w14:paraId="57C785AD" w14:textId="77777777" w:rsidR="000E757A" w:rsidRDefault="000E757A" w:rsidP="000E757A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567" w:type="dxa"/>
          </w:tcPr>
          <w:p w14:paraId="1C602A45" w14:textId="77777777" w:rsidR="000E757A" w:rsidRDefault="000E757A" w:rsidP="000E757A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568" w:type="dxa"/>
          </w:tcPr>
          <w:p w14:paraId="30426C8A" w14:textId="77777777" w:rsidR="000E757A" w:rsidRDefault="000E757A" w:rsidP="000E757A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568" w:type="dxa"/>
          </w:tcPr>
          <w:p w14:paraId="7F4AAAF1" w14:textId="77777777" w:rsidR="000E757A" w:rsidRDefault="000E757A" w:rsidP="000E757A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568" w:type="dxa"/>
          </w:tcPr>
          <w:p w14:paraId="6E8CE452" w14:textId="77777777" w:rsidR="000E757A" w:rsidRDefault="000E757A" w:rsidP="000E757A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568" w:type="dxa"/>
          </w:tcPr>
          <w:p w14:paraId="2E2018E6" w14:textId="77777777" w:rsidR="000E757A" w:rsidRDefault="000E757A" w:rsidP="000E757A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568" w:type="dxa"/>
          </w:tcPr>
          <w:p w14:paraId="2067F3D1" w14:textId="77777777" w:rsidR="000E757A" w:rsidRDefault="000E757A" w:rsidP="000E757A">
            <w:pPr>
              <w:rPr>
                <w:rFonts w:asciiTheme="minorBidi" w:hAnsiTheme="minorBidi" w:cstheme="minorBidi"/>
              </w:rPr>
            </w:pPr>
          </w:p>
        </w:tc>
      </w:tr>
    </w:tbl>
    <w:p w14:paraId="7E0C0E98" w14:textId="77777777" w:rsidR="00AA119C" w:rsidRDefault="00AA119C" w:rsidP="0025651C">
      <w:pPr>
        <w:rPr>
          <w:rFonts w:asciiTheme="minorBidi" w:hAnsiTheme="minorBidi" w:cstheme="minorBidi"/>
        </w:rPr>
      </w:pPr>
    </w:p>
    <w:p w14:paraId="74C35071" w14:textId="77777777" w:rsidR="00AA119C" w:rsidRPr="00AA119C" w:rsidRDefault="00AA119C" w:rsidP="0025651C">
      <w:pPr>
        <w:rPr>
          <w:rFonts w:asciiTheme="minorBidi" w:hAnsiTheme="minorBidi" w:cstheme="minorBidi"/>
        </w:rPr>
      </w:pPr>
    </w:p>
    <w:sectPr w:rsidR="00AA119C" w:rsidRPr="00AA119C" w:rsidSect="004C17B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1AE3F" w14:textId="77777777" w:rsidR="00AE18A5" w:rsidRDefault="00AE18A5" w:rsidP="00F96C86">
      <w:r>
        <w:separator/>
      </w:r>
    </w:p>
  </w:endnote>
  <w:endnote w:type="continuationSeparator" w:id="0">
    <w:p w14:paraId="1EDF7BE8" w14:textId="77777777" w:rsidR="00AE18A5" w:rsidRDefault="00AE18A5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FDBCA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587EB" w14:textId="77777777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FE896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1B96A" w14:textId="77777777" w:rsidR="00AE18A5" w:rsidRDefault="00AE18A5" w:rsidP="00F96C86">
      <w:r>
        <w:separator/>
      </w:r>
    </w:p>
  </w:footnote>
  <w:footnote w:type="continuationSeparator" w:id="0">
    <w:p w14:paraId="7B053CC3" w14:textId="77777777" w:rsidR="00AE18A5" w:rsidRDefault="00AE18A5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1D925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21CB3" w14:textId="77777777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2F091E2D" wp14:editId="0BD7690F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61E62D94" wp14:editId="566F6B65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B77D95C" wp14:editId="0FDA65D5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D33E5FB" w14:textId="77777777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976C4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207A7B"/>
    <w:multiLevelType w:val="hybridMultilevel"/>
    <w:tmpl w:val="260CFA74"/>
    <w:lvl w:ilvl="0" w:tplc="CE6239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F025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A2A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18E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AA0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F62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8CA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DEF0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2E7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3170830">
    <w:abstractNumId w:val="32"/>
  </w:num>
  <w:num w:numId="2" w16cid:durableId="528879925">
    <w:abstractNumId w:val="34"/>
  </w:num>
  <w:num w:numId="3" w16cid:durableId="55247413">
    <w:abstractNumId w:val="13"/>
  </w:num>
  <w:num w:numId="4" w16cid:durableId="551622454">
    <w:abstractNumId w:val="29"/>
  </w:num>
  <w:num w:numId="5" w16cid:durableId="108202722">
    <w:abstractNumId w:val="44"/>
  </w:num>
  <w:num w:numId="6" w16cid:durableId="512183341">
    <w:abstractNumId w:val="25"/>
  </w:num>
  <w:num w:numId="7" w16cid:durableId="1157841892">
    <w:abstractNumId w:val="40"/>
  </w:num>
  <w:num w:numId="8" w16cid:durableId="208030578">
    <w:abstractNumId w:val="30"/>
  </w:num>
  <w:num w:numId="9" w16cid:durableId="1948417258">
    <w:abstractNumId w:val="18"/>
  </w:num>
  <w:num w:numId="10" w16cid:durableId="90274348">
    <w:abstractNumId w:val="41"/>
  </w:num>
  <w:num w:numId="11" w16cid:durableId="188644979">
    <w:abstractNumId w:val="21"/>
  </w:num>
  <w:num w:numId="12" w16cid:durableId="369303706">
    <w:abstractNumId w:val="45"/>
  </w:num>
  <w:num w:numId="13" w16cid:durableId="1917935121">
    <w:abstractNumId w:val="16"/>
  </w:num>
  <w:num w:numId="14" w16cid:durableId="1639189544">
    <w:abstractNumId w:val="15"/>
  </w:num>
  <w:num w:numId="15" w16cid:durableId="274560530">
    <w:abstractNumId w:val="20"/>
  </w:num>
  <w:num w:numId="16" w16cid:durableId="1652179238">
    <w:abstractNumId w:val="0"/>
  </w:num>
  <w:num w:numId="17" w16cid:durableId="1041827228">
    <w:abstractNumId w:val="1"/>
  </w:num>
  <w:num w:numId="18" w16cid:durableId="802816290">
    <w:abstractNumId w:val="2"/>
  </w:num>
  <w:num w:numId="19" w16cid:durableId="624779582">
    <w:abstractNumId w:val="3"/>
  </w:num>
  <w:num w:numId="20" w16cid:durableId="331689105">
    <w:abstractNumId w:val="8"/>
  </w:num>
  <w:num w:numId="21" w16cid:durableId="989333982">
    <w:abstractNumId w:val="4"/>
  </w:num>
  <w:num w:numId="22" w16cid:durableId="105199172">
    <w:abstractNumId w:val="5"/>
  </w:num>
  <w:num w:numId="23" w16cid:durableId="2021278862">
    <w:abstractNumId w:val="6"/>
  </w:num>
  <w:num w:numId="24" w16cid:durableId="2063361122">
    <w:abstractNumId w:val="7"/>
  </w:num>
  <w:num w:numId="25" w16cid:durableId="1200436304">
    <w:abstractNumId w:val="9"/>
  </w:num>
  <w:num w:numId="26" w16cid:durableId="1558785592">
    <w:abstractNumId w:val="14"/>
  </w:num>
  <w:num w:numId="27" w16cid:durableId="10569141">
    <w:abstractNumId w:val="22"/>
  </w:num>
  <w:num w:numId="28" w16cid:durableId="1179350636">
    <w:abstractNumId w:val="35"/>
  </w:num>
  <w:num w:numId="29" w16cid:durableId="421872881">
    <w:abstractNumId w:val="38"/>
  </w:num>
  <w:num w:numId="30" w16cid:durableId="1289511028">
    <w:abstractNumId w:val="31"/>
  </w:num>
  <w:num w:numId="31" w16cid:durableId="690574667">
    <w:abstractNumId w:val="27"/>
  </w:num>
  <w:num w:numId="32" w16cid:durableId="1313755917">
    <w:abstractNumId w:val="43"/>
  </w:num>
  <w:num w:numId="33" w16cid:durableId="1135028635">
    <w:abstractNumId w:val="10"/>
  </w:num>
  <w:num w:numId="34" w16cid:durableId="670913175">
    <w:abstractNumId w:val="12"/>
  </w:num>
  <w:num w:numId="35" w16cid:durableId="1406802644">
    <w:abstractNumId w:val="24"/>
  </w:num>
  <w:num w:numId="36" w16cid:durableId="1222325029">
    <w:abstractNumId w:val="42"/>
  </w:num>
  <w:num w:numId="37" w16cid:durableId="1457025537">
    <w:abstractNumId w:val="39"/>
  </w:num>
  <w:num w:numId="38" w16cid:durableId="36011643">
    <w:abstractNumId w:val="17"/>
  </w:num>
  <w:num w:numId="39" w16cid:durableId="2044671571">
    <w:abstractNumId w:val="28"/>
  </w:num>
  <w:num w:numId="40" w16cid:durableId="2120636541">
    <w:abstractNumId w:val="19"/>
  </w:num>
  <w:num w:numId="41" w16cid:durableId="1873684670">
    <w:abstractNumId w:val="37"/>
  </w:num>
  <w:num w:numId="42" w16cid:durableId="1154641279">
    <w:abstractNumId w:val="36"/>
  </w:num>
  <w:num w:numId="43" w16cid:durableId="238097802">
    <w:abstractNumId w:val="33"/>
  </w:num>
  <w:num w:numId="44" w16cid:durableId="1751805441">
    <w:abstractNumId w:val="23"/>
  </w:num>
  <w:num w:numId="45" w16cid:durableId="1935548998">
    <w:abstractNumId w:val="11"/>
  </w:num>
  <w:num w:numId="46" w16cid:durableId="193786326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19C"/>
    <w:rsid w:val="00007622"/>
    <w:rsid w:val="00014E46"/>
    <w:rsid w:val="00021D16"/>
    <w:rsid w:val="00023C3F"/>
    <w:rsid w:val="00026485"/>
    <w:rsid w:val="00040DC4"/>
    <w:rsid w:val="00052590"/>
    <w:rsid w:val="00071591"/>
    <w:rsid w:val="00080588"/>
    <w:rsid w:val="00087F30"/>
    <w:rsid w:val="000B58C5"/>
    <w:rsid w:val="000B6024"/>
    <w:rsid w:val="000C0CDD"/>
    <w:rsid w:val="000D250C"/>
    <w:rsid w:val="000D3A31"/>
    <w:rsid w:val="000E59C3"/>
    <w:rsid w:val="000E757A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C5247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95FF3"/>
    <w:rsid w:val="002C26DC"/>
    <w:rsid w:val="002C64D2"/>
    <w:rsid w:val="002D2996"/>
    <w:rsid w:val="002D420D"/>
    <w:rsid w:val="002E1913"/>
    <w:rsid w:val="002E59BD"/>
    <w:rsid w:val="00301EA6"/>
    <w:rsid w:val="00305068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4109"/>
    <w:rsid w:val="003D68BC"/>
    <w:rsid w:val="003E5C3A"/>
    <w:rsid w:val="003E71F1"/>
    <w:rsid w:val="003F6E38"/>
    <w:rsid w:val="0040474F"/>
    <w:rsid w:val="00404FD7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A5561"/>
    <w:rsid w:val="004C17B3"/>
    <w:rsid w:val="004F3CC9"/>
    <w:rsid w:val="00515261"/>
    <w:rsid w:val="00520BD4"/>
    <w:rsid w:val="00531007"/>
    <w:rsid w:val="005445CC"/>
    <w:rsid w:val="00545BAC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3F5"/>
    <w:rsid w:val="006E3B52"/>
    <w:rsid w:val="0070778D"/>
    <w:rsid w:val="00720115"/>
    <w:rsid w:val="00736519"/>
    <w:rsid w:val="00755C2E"/>
    <w:rsid w:val="00765C0F"/>
    <w:rsid w:val="00775890"/>
    <w:rsid w:val="00782959"/>
    <w:rsid w:val="00795759"/>
    <w:rsid w:val="007A4890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0275A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A119C"/>
    <w:rsid w:val="00AA45E2"/>
    <w:rsid w:val="00AD1405"/>
    <w:rsid w:val="00AD20F9"/>
    <w:rsid w:val="00AD2C72"/>
    <w:rsid w:val="00AE0BFE"/>
    <w:rsid w:val="00AE18A5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584F"/>
    <w:rsid w:val="00C26896"/>
    <w:rsid w:val="00C327F1"/>
    <w:rsid w:val="00C44410"/>
    <w:rsid w:val="00C44953"/>
    <w:rsid w:val="00C45DED"/>
    <w:rsid w:val="00C7505C"/>
    <w:rsid w:val="00C91A7E"/>
    <w:rsid w:val="00CA13A5"/>
    <w:rsid w:val="00CB15B5"/>
    <w:rsid w:val="00CB5D5A"/>
    <w:rsid w:val="00CC41F7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A449A"/>
    <w:rsid w:val="00DC38B2"/>
    <w:rsid w:val="00DD3B43"/>
    <w:rsid w:val="00E16AD0"/>
    <w:rsid w:val="00E33B68"/>
    <w:rsid w:val="00E41A15"/>
    <w:rsid w:val="00E41B81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BAFD49"/>
  <w15:docId w15:val="{35C25933-B1D1-4976-8889-9ACD5384C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landsca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template_landscape</Template>
  <TotalTime>1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Elizabeth Parker</cp:lastModifiedBy>
  <cp:revision>3</cp:revision>
  <cp:lastPrinted>2021-03-09T11:45:00Z</cp:lastPrinted>
  <dcterms:created xsi:type="dcterms:W3CDTF">2023-03-16T16:19:00Z</dcterms:created>
  <dcterms:modified xsi:type="dcterms:W3CDTF">2023-03-16T16:42:00Z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